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AA290" w14:textId="77777777" w:rsidR="00902793" w:rsidRDefault="00902793" w:rsidP="009027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354B69CC" w14:textId="77777777" w:rsidR="00902793" w:rsidRDefault="00902793" w:rsidP="009027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677C6" w14:textId="77777777" w:rsidR="00902793" w:rsidRDefault="00902793" w:rsidP="009027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CDB767" w14:textId="77777777" w:rsidR="00902793" w:rsidRDefault="00902793" w:rsidP="009027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Chelmsford, Essex,</w:t>
      </w:r>
    </w:p>
    <w:p w14:paraId="4601C767" w14:textId="77777777" w:rsidR="00902793" w:rsidRDefault="00902793" w:rsidP="009027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Criston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D4BA437" w14:textId="77777777" w:rsidR="00902793" w:rsidRDefault="00902793" w:rsidP="009027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25-432)</w:t>
      </w:r>
    </w:p>
    <w:p w14:paraId="69E7BE1A" w14:textId="77777777" w:rsidR="00902793" w:rsidRDefault="00902793" w:rsidP="009027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74C967" w14:textId="77777777" w:rsidR="00902793" w:rsidRDefault="00902793" w:rsidP="009027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5F6C13" w14:textId="77777777" w:rsidR="00902793" w:rsidRPr="008C0A1D" w:rsidRDefault="00902793" w:rsidP="009027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2021</w:t>
      </w:r>
    </w:p>
    <w:p w14:paraId="1136220E" w14:textId="00C21841" w:rsidR="00BA00AB" w:rsidRPr="0090279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027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E743" w14:textId="77777777" w:rsidR="00902793" w:rsidRDefault="00902793" w:rsidP="009139A6">
      <w:r>
        <w:separator/>
      </w:r>
    </w:p>
  </w:endnote>
  <w:endnote w:type="continuationSeparator" w:id="0">
    <w:p w14:paraId="082681C2" w14:textId="77777777" w:rsidR="00902793" w:rsidRDefault="009027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418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93E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EE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51C72" w14:textId="77777777" w:rsidR="00902793" w:rsidRDefault="00902793" w:rsidP="009139A6">
      <w:r>
        <w:separator/>
      </w:r>
    </w:p>
  </w:footnote>
  <w:footnote w:type="continuationSeparator" w:id="0">
    <w:p w14:paraId="70664CB2" w14:textId="77777777" w:rsidR="00902793" w:rsidRDefault="009027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1B3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AF6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CF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93"/>
    <w:rsid w:val="000666E0"/>
    <w:rsid w:val="002510B7"/>
    <w:rsid w:val="005C130B"/>
    <w:rsid w:val="00826F5C"/>
    <w:rsid w:val="00902793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07D01"/>
  <w15:chartTrackingRefBased/>
  <w15:docId w15:val="{52062AAC-E236-4BE1-9879-A54609AD5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2021-10-13T18:36:00Z</dcterms:created>
  <dcterms:modified xsi:type="dcterms:W3CDTF">2021-10-13T18:36:00Z</dcterms:modified>
</cp:coreProperties>
</file>